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45F9C">
        <w:rPr>
          <w:rFonts w:cs="Arial"/>
          <w:b/>
          <w:caps/>
          <w:sz w:val="28"/>
          <w:szCs w:val="28"/>
        </w:rPr>
        <w:t>158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45F9C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45F9C">
              <w:rPr>
                <w:rFonts w:cs="Arial"/>
                <w:sz w:val="20"/>
                <w:szCs w:val="20"/>
              </w:rPr>
              <w:t xml:space="preserve">Moção Congratulatória ao Senhor Edson Reis e à Senhora Danielle Reis, responsáveis em Jacareí pelo grupo Depressão Tem Cura, da Igreja Universal do Reino de Deus. 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45F9C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C45F9C" w:rsidRPr="00C45F9C">
        <w:rPr>
          <w:rFonts w:cs="Arial"/>
        </w:rPr>
        <w:t xml:space="preserve">Moção Congratulatória ao Senhor Edson Reis e à Senhora Danielle Reis, responsáveis em Jacareí pelo grupo Depressão Tem Cura, da Igreja Universal do Reino de Deus. </w:t>
      </w:r>
    </w:p>
    <w:p w:rsidR="00C45F9C" w:rsidRDefault="00C45F9C" w:rsidP="00C45F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Depressão Tem Cura é um grupo de apoio para </w:t>
      </w:r>
      <w:r>
        <w:rPr>
          <w:rFonts w:cs="Arial"/>
        </w:rPr>
        <w:t>quem sofre de depressão</w:t>
      </w:r>
      <w:r>
        <w:rPr>
          <w:rFonts w:cs="Arial"/>
        </w:rPr>
        <w:t xml:space="preserve"> ou para os familiares e amigos que buscam compreender e auxiliar os seus entes queridos a lidar com esse transtorno. </w:t>
      </w:r>
    </w:p>
    <w:p w:rsidR="00C45F9C" w:rsidRDefault="00C45F9C" w:rsidP="00C45F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Dentre os que </w:t>
      </w:r>
      <w:r>
        <w:rPr>
          <w:rFonts w:cs="Arial"/>
        </w:rPr>
        <w:t xml:space="preserve">hoje </w:t>
      </w:r>
      <w:r>
        <w:rPr>
          <w:rFonts w:cs="Arial"/>
        </w:rPr>
        <w:t>integram este grupo, existem pessoas que outrora sofria</w:t>
      </w:r>
      <w:r>
        <w:rPr>
          <w:rFonts w:cs="Arial"/>
        </w:rPr>
        <w:t>m</w:t>
      </w:r>
      <w:r>
        <w:rPr>
          <w:rFonts w:cs="Arial"/>
        </w:rPr>
        <w:t xml:space="preserve"> de depressão e estavam prontas para ceifar sua</w:t>
      </w:r>
      <w:r>
        <w:rPr>
          <w:rFonts w:cs="Arial"/>
        </w:rPr>
        <w:t>s</w:t>
      </w:r>
      <w:r>
        <w:rPr>
          <w:rFonts w:cs="Arial"/>
        </w:rPr>
        <w:t xml:space="preserve"> vida</w:t>
      </w:r>
      <w:r>
        <w:rPr>
          <w:rFonts w:cs="Arial"/>
        </w:rPr>
        <w:t>s</w:t>
      </w:r>
      <w:r>
        <w:rPr>
          <w:rFonts w:cs="Arial"/>
        </w:rPr>
        <w:t xml:space="preserve">. O grupo teve uma grande importância na recuperação, </w:t>
      </w:r>
      <w:r>
        <w:rPr>
          <w:rFonts w:cs="Arial"/>
        </w:rPr>
        <w:t>mostrando</w:t>
      </w:r>
      <w:r>
        <w:rPr>
          <w:rFonts w:cs="Arial"/>
        </w:rPr>
        <w:t xml:space="preserve"> que a vida vale a pena acima de qualquer dificuldade.</w:t>
      </w:r>
    </w:p>
    <w:p w:rsidR="00C45F9C" w:rsidRDefault="00C45F9C" w:rsidP="00C45F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Esse grupo tem sido de suma importância neste momento que temos vivido.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C45F9C">
        <w:rPr>
          <w:rFonts w:cs="Arial"/>
        </w:rPr>
        <w:t>2 de junho de 2021.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45F9C" w:rsidRPr="005D429C" w:rsidRDefault="00C45F9C" w:rsidP="00C45F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C45F9C" w:rsidRPr="005D429C" w:rsidRDefault="00C45F9C" w:rsidP="00C45F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C45F9C" w:rsidRDefault="00C45F9C" w:rsidP="00C45F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  <w:bookmarkStart w:id="0" w:name="_GoBack"/>
      <w:bookmarkEnd w:id="0"/>
    </w:p>
    <w:sectPr w:rsidR="00C45F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F80" w:rsidRDefault="00651F80">
      <w:r>
        <w:separator/>
      </w:r>
    </w:p>
  </w:endnote>
  <w:endnote w:type="continuationSeparator" w:id="0">
    <w:p w:rsidR="00651F80" w:rsidRDefault="0065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F80" w:rsidRDefault="00651F80">
      <w:r>
        <w:separator/>
      </w:r>
    </w:p>
  </w:footnote>
  <w:footnote w:type="continuationSeparator" w:id="0">
    <w:p w:rsidR="00651F80" w:rsidRDefault="00651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45F9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45F9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459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459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459A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459A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5550A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4652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4380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1F80"/>
    <w:rsid w:val="00653A5C"/>
    <w:rsid w:val="00674F7D"/>
    <w:rsid w:val="00681021"/>
    <w:rsid w:val="00682E6E"/>
    <w:rsid w:val="006901CC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4BA2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17EFE"/>
    <w:rsid w:val="00C23114"/>
    <w:rsid w:val="00C36E68"/>
    <w:rsid w:val="00C37292"/>
    <w:rsid w:val="00C3730B"/>
    <w:rsid w:val="00C42806"/>
    <w:rsid w:val="00C44D39"/>
    <w:rsid w:val="00C45509"/>
    <w:rsid w:val="00C45F9C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65190-EE4B-4613-ABD9-39CC98D67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1</Pages>
  <Words>201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2019-12-02T18:32:00Z</cp:lastPrinted>
  <dcterms:created xsi:type="dcterms:W3CDTF">2021-06-01T01:05:00Z</dcterms:created>
  <dcterms:modified xsi:type="dcterms:W3CDTF">2021-06-01T01:10:00Z</dcterms:modified>
</cp:coreProperties>
</file>